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4D2652" w:rsidRPr="004D2652" w14:paraId="285A872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1AA821" w14:textId="77777777" w:rsidR="004D2652" w:rsidRPr="004D2652" w:rsidRDefault="004D2652" w:rsidP="004D2652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4B0A945" w14:textId="77777777" w:rsidR="004D2652" w:rsidRPr="004D2652" w:rsidRDefault="004D2652" w:rsidP="004D2652"/>
        </w:tc>
      </w:tr>
      <w:tr w:rsidR="004D2652" w:rsidRPr="004D2652" w14:paraId="5BD34D6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FF706E" w14:textId="3BB8D634" w:rsidR="004D2652" w:rsidRPr="004D2652" w:rsidRDefault="004D2652" w:rsidP="004D2652">
            <w:r>
              <w:t>Bewerber/</w:t>
            </w:r>
            <w:r w:rsidRPr="004D2652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9890B91" w14:textId="77777777" w:rsidR="004D2652" w:rsidRPr="004D2652" w:rsidRDefault="004D2652" w:rsidP="004D2652">
            <w:r w:rsidRPr="004D2652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98DB130" w14:textId="77777777" w:rsidR="004D2652" w:rsidRPr="004D2652" w:rsidRDefault="004D2652" w:rsidP="004D2652">
            <w:r w:rsidRPr="004D2652">
              <w:t>Datum</w:t>
            </w:r>
          </w:p>
        </w:tc>
      </w:tr>
      <w:tr w:rsidR="004D2652" w:rsidRPr="004D2652" w14:paraId="33A9F529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4DA037" w14:textId="77777777" w:rsidR="004D2652" w:rsidRPr="004D2652" w:rsidRDefault="004D2652" w:rsidP="004D2652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1084D79" w14:textId="77777777" w:rsidR="004D2652" w:rsidRPr="004D2652" w:rsidRDefault="004D2652" w:rsidP="004D2652">
            <w:r w:rsidRPr="004D2652"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7690FF95" w14:textId="77777777" w:rsidR="004D2652" w:rsidRPr="004D2652" w:rsidRDefault="004D2652" w:rsidP="004D2652">
            <w:r w:rsidRPr="004D265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D2652">
              <w:instrText xml:space="preserve"> FORMTEXT </w:instrText>
            </w:r>
            <w:r w:rsidRPr="004D2652">
              <w:fldChar w:fldCharType="separate"/>
            </w:r>
            <w:r w:rsidRPr="004D2652">
              <w:t> </w:t>
            </w:r>
            <w:r w:rsidRPr="004D2652">
              <w:t> </w:t>
            </w:r>
            <w:r w:rsidRPr="004D2652">
              <w:t> </w:t>
            </w:r>
            <w:r w:rsidRPr="004D2652">
              <w:t> </w:t>
            </w:r>
            <w:r w:rsidRPr="004D2652">
              <w:t> </w:t>
            </w:r>
            <w:r w:rsidRPr="004D2652">
              <w:fldChar w:fldCharType="end"/>
            </w:r>
          </w:p>
        </w:tc>
      </w:tr>
      <w:tr w:rsidR="004D2652" w:rsidRPr="004D2652" w14:paraId="75B0362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EED74" w14:textId="77777777" w:rsidR="004D2652" w:rsidRPr="004D2652" w:rsidRDefault="004D2652" w:rsidP="004D2652">
            <w:r w:rsidRPr="004D2652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15584087" w14:textId="77777777" w:rsidR="004D2652" w:rsidRPr="004D2652" w:rsidRDefault="004D2652" w:rsidP="004D2652"/>
        </w:tc>
      </w:tr>
      <w:tr w:rsidR="004D2652" w:rsidRPr="004D2652" w14:paraId="0DCA7527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1AA8CD" w14:textId="77777777" w:rsidR="004D2652" w:rsidRPr="004D2652" w:rsidRDefault="004D2652" w:rsidP="004D2652">
            <w:r w:rsidRPr="004D2652">
              <w:t>Erweiterung und Sanierung der Kardinal von Galen Schule</w:t>
            </w:r>
          </w:p>
        </w:tc>
      </w:tr>
      <w:tr w:rsidR="004D2652" w:rsidRPr="004D2652" w14:paraId="47179BEB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D00E2" w14:textId="77777777" w:rsidR="004D2652" w:rsidRPr="004D2652" w:rsidRDefault="004D2652" w:rsidP="004D2652"/>
        </w:tc>
      </w:tr>
      <w:tr w:rsidR="004D2652" w:rsidRPr="004D2652" w14:paraId="577DEF8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55A97" w14:textId="77777777" w:rsidR="004D2652" w:rsidRPr="004D2652" w:rsidRDefault="004D2652" w:rsidP="004D2652">
            <w:r w:rsidRPr="004D2652"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013132FE" w14:textId="77777777" w:rsidR="004D2652" w:rsidRPr="004D2652" w:rsidRDefault="004D2652" w:rsidP="004D2652"/>
        </w:tc>
      </w:tr>
      <w:tr w:rsidR="004D2652" w:rsidRPr="004D2652" w14:paraId="7914F176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BAD52" w14:textId="77777777" w:rsidR="004D2652" w:rsidRPr="004D2652" w:rsidRDefault="004D2652" w:rsidP="004D2652">
            <w:r w:rsidRPr="004D2652">
              <w:t>Sportgeräte fest eingebaute</w:t>
            </w:r>
          </w:p>
        </w:tc>
      </w:tr>
    </w:tbl>
    <w:p w14:paraId="6D04446F" w14:textId="77777777" w:rsidR="006C79B9" w:rsidRPr="006C79B9" w:rsidRDefault="006C79B9" w:rsidP="006C79B9"/>
    <w:p w14:paraId="57C25554" w14:textId="77777777" w:rsidR="006C79B9" w:rsidRPr="006C79B9" w:rsidRDefault="006C79B9" w:rsidP="006C79B9"/>
    <w:p w14:paraId="55504CDC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F58CAE2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A1697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C6C1E36" w14:textId="77777777" w:rsidR="006C79B9" w:rsidRPr="006C79B9" w:rsidRDefault="006C79B9" w:rsidP="006C79B9"/>
    <w:p w14:paraId="6ACFDCD9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3586BDD" w14:textId="77777777" w:rsidR="006C79B9" w:rsidRPr="006C79B9" w:rsidRDefault="006C79B9" w:rsidP="006C79B9"/>
    <w:p w14:paraId="322EE104" w14:textId="77777777" w:rsidR="006C79B9" w:rsidRPr="006C79B9" w:rsidRDefault="006C79B9" w:rsidP="006C79B9"/>
    <w:p w14:paraId="4B7B273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4E9CAE91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652F1D5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BE1C9FD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500EDC88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4055DD11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B85FEA1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3E8646C6" w14:textId="77777777" w:rsidR="006C79B9" w:rsidRPr="006C79B9" w:rsidRDefault="006C79B9" w:rsidP="006C79B9"/>
        </w:tc>
      </w:tr>
    </w:tbl>
    <w:p w14:paraId="390EA56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7E58F902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ED0EAF" w14:textId="77777777" w:rsidR="00B40E75" w:rsidRPr="006C79B9" w:rsidRDefault="00B40E75" w:rsidP="001B1301"/>
        </w:tc>
      </w:tr>
    </w:tbl>
    <w:p w14:paraId="3655ACBA" w14:textId="77777777" w:rsidR="00B15832" w:rsidRDefault="00B40E75" w:rsidP="00B15832">
      <w:r w:rsidRPr="006C79B9">
        <w:t>(Ort, Datum, Unterschrift</w:t>
      </w:r>
      <w:r>
        <w:t>)</w:t>
      </w:r>
    </w:p>
    <w:p w14:paraId="0FD034D0" w14:textId="77777777" w:rsidR="00B40E75" w:rsidRDefault="00B40E75" w:rsidP="00B15832"/>
    <w:p w14:paraId="4186CFDA" w14:textId="77777777" w:rsidR="00B40E75" w:rsidRDefault="00B40E75" w:rsidP="00B15832"/>
    <w:p w14:paraId="6BE0B230" w14:textId="77777777" w:rsidR="00B40E75" w:rsidRDefault="00B40E75" w:rsidP="00B15832"/>
    <w:p w14:paraId="2620CD08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75748E43" w14:textId="77777777" w:rsidTr="001C0715">
        <w:tc>
          <w:tcPr>
            <w:tcW w:w="423" w:type="dxa"/>
          </w:tcPr>
          <w:p w14:paraId="53666D78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1B826BF6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13828EA3" w14:textId="77777777" w:rsidR="00B15832" w:rsidRPr="006C79B9" w:rsidRDefault="00B15832" w:rsidP="006C79B9"/>
    <w:p w14:paraId="12A6C514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077915DC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2E35D25" w14:textId="77777777" w:rsidR="006C79B9" w:rsidRPr="006C79B9" w:rsidRDefault="006C79B9" w:rsidP="006C79B9"/>
        </w:tc>
      </w:tr>
    </w:tbl>
    <w:p w14:paraId="4B483BFD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2D32330D" w14:textId="77777777" w:rsidR="002748DF" w:rsidRDefault="002748DF" w:rsidP="00046C8E"/>
    <w:p w14:paraId="79DD40E7" w14:textId="77777777" w:rsidR="00B40E75" w:rsidRDefault="00B40E75" w:rsidP="00046C8E"/>
    <w:p w14:paraId="380FCD30" w14:textId="77777777" w:rsidR="00B40E75" w:rsidRDefault="00B40E75" w:rsidP="00046C8E"/>
    <w:p w14:paraId="513F7A3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5C00" w14:textId="77777777" w:rsidR="008D375B" w:rsidRDefault="008D375B">
      <w:r>
        <w:separator/>
      </w:r>
    </w:p>
    <w:p w14:paraId="114C5713" w14:textId="77777777" w:rsidR="008D375B" w:rsidRDefault="008D375B"/>
    <w:p w14:paraId="38B53D08" w14:textId="77777777" w:rsidR="008D375B" w:rsidRDefault="008D375B"/>
    <w:p w14:paraId="1BF3408A" w14:textId="77777777" w:rsidR="008D375B" w:rsidRDefault="008D375B"/>
  </w:endnote>
  <w:endnote w:type="continuationSeparator" w:id="0">
    <w:p w14:paraId="32945318" w14:textId="77777777" w:rsidR="008D375B" w:rsidRDefault="008D375B">
      <w:r>
        <w:continuationSeparator/>
      </w:r>
    </w:p>
    <w:p w14:paraId="7F449D87" w14:textId="77777777" w:rsidR="008D375B" w:rsidRDefault="008D375B"/>
    <w:p w14:paraId="065C2DC5" w14:textId="77777777" w:rsidR="008D375B" w:rsidRDefault="008D375B"/>
    <w:p w14:paraId="19549D6F" w14:textId="77777777" w:rsidR="008D375B" w:rsidRDefault="008D3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6FE6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1B147029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4986E385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6D3542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44F8EFF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B2D7CAA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A1F85AB" w14:textId="77777777" w:rsidR="00DB0818" w:rsidRPr="00046C8E" w:rsidRDefault="00DB0818">
    <w:pPr>
      <w:pStyle w:val="Fuzeile"/>
    </w:pPr>
  </w:p>
  <w:p w14:paraId="2657FAD7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30BA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79F7F" w14:textId="77777777" w:rsidR="008D375B" w:rsidRDefault="008D375B">
      <w:r>
        <w:separator/>
      </w:r>
    </w:p>
    <w:p w14:paraId="472EB5E9" w14:textId="77777777" w:rsidR="008D375B" w:rsidRDefault="008D375B"/>
    <w:p w14:paraId="66057F43" w14:textId="77777777" w:rsidR="008D375B" w:rsidRDefault="008D375B"/>
    <w:p w14:paraId="7BF02273" w14:textId="77777777" w:rsidR="008D375B" w:rsidRDefault="008D375B"/>
  </w:footnote>
  <w:footnote w:type="continuationSeparator" w:id="0">
    <w:p w14:paraId="6807B657" w14:textId="77777777" w:rsidR="008D375B" w:rsidRDefault="008D375B">
      <w:r>
        <w:continuationSeparator/>
      </w:r>
    </w:p>
    <w:p w14:paraId="0AEB190D" w14:textId="77777777" w:rsidR="008D375B" w:rsidRDefault="008D375B"/>
    <w:p w14:paraId="782CBB58" w14:textId="77777777" w:rsidR="008D375B" w:rsidRDefault="008D375B"/>
    <w:p w14:paraId="671C24F0" w14:textId="77777777" w:rsidR="008D375B" w:rsidRDefault="008D375B"/>
  </w:footnote>
  <w:footnote w:id="1">
    <w:p w14:paraId="4A0FDFC2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4D48" w14:textId="77777777" w:rsidR="00DB0818" w:rsidRDefault="00DB0818"/>
  <w:p w14:paraId="3896973A" w14:textId="77777777" w:rsidR="00DB0818" w:rsidRDefault="00DB0818"/>
  <w:p w14:paraId="04345E45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E64F7" w14:textId="77777777" w:rsidR="00DB0818" w:rsidRDefault="00DB0818" w:rsidP="00046C8E">
    <w:pPr>
      <w:pStyle w:val="Kopfzeile"/>
    </w:pPr>
    <w:r>
      <w:t>236</w:t>
    </w:r>
  </w:p>
  <w:p w14:paraId="75744C77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9A67170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95E6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42073845">
    <w:abstractNumId w:val="1"/>
  </w:num>
  <w:num w:numId="2" w16cid:durableId="10765812">
    <w:abstractNumId w:val="5"/>
  </w:num>
  <w:num w:numId="3" w16cid:durableId="623776315">
    <w:abstractNumId w:val="7"/>
  </w:num>
  <w:num w:numId="4" w16cid:durableId="702245375">
    <w:abstractNumId w:val="16"/>
  </w:num>
  <w:num w:numId="5" w16cid:durableId="2062249754">
    <w:abstractNumId w:val="9"/>
  </w:num>
  <w:num w:numId="6" w16cid:durableId="1629161847">
    <w:abstractNumId w:val="3"/>
  </w:num>
  <w:num w:numId="7" w16cid:durableId="1925841745">
    <w:abstractNumId w:val="12"/>
  </w:num>
  <w:num w:numId="8" w16cid:durableId="277640863">
    <w:abstractNumId w:val="8"/>
  </w:num>
  <w:num w:numId="9" w16cid:durableId="1186673950">
    <w:abstractNumId w:val="15"/>
  </w:num>
  <w:num w:numId="10" w16cid:durableId="250355118">
    <w:abstractNumId w:val="4"/>
  </w:num>
  <w:num w:numId="11" w16cid:durableId="278680666">
    <w:abstractNumId w:val="11"/>
  </w:num>
  <w:num w:numId="12" w16cid:durableId="1806699245">
    <w:abstractNumId w:val="11"/>
  </w:num>
  <w:num w:numId="13" w16cid:durableId="1890266853">
    <w:abstractNumId w:val="11"/>
  </w:num>
  <w:num w:numId="14" w16cid:durableId="1143280640">
    <w:abstractNumId w:val="11"/>
  </w:num>
  <w:num w:numId="15" w16cid:durableId="862477329">
    <w:abstractNumId w:val="11"/>
  </w:num>
  <w:num w:numId="16" w16cid:durableId="1617757972">
    <w:abstractNumId w:val="2"/>
  </w:num>
  <w:num w:numId="17" w16cid:durableId="1051225609">
    <w:abstractNumId w:val="2"/>
  </w:num>
  <w:num w:numId="18" w16cid:durableId="2077245503">
    <w:abstractNumId w:val="14"/>
  </w:num>
  <w:num w:numId="19" w16cid:durableId="489903528">
    <w:abstractNumId w:val="13"/>
  </w:num>
  <w:num w:numId="20" w16cid:durableId="1820266844">
    <w:abstractNumId w:val="10"/>
  </w:num>
  <w:num w:numId="21" w16cid:durableId="913245753">
    <w:abstractNumId w:val="6"/>
  </w:num>
  <w:num w:numId="22" w16cid:durableId="28176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D2652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375B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6373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247E8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Hüser, Tamara (Stadt Emsdetten)</cp:lastModifiedBy>
  <cp:revision>3</cp:revision>
  <cp:lastPrinted>2016-03-31T12:06:00Z</cp:lastPrinted>
  <dcterms:created xsi:type="dcterms:W3CDTF">2021-03-02T11:29:00Z</dcterms:created>
  <dcterms:modified xsi:type="dcterms:W3CDTF">2026-08-27T18:48:00Z</dcterms:modified>
</cp:coreProperties>
</file>